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14D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964BE">
        <w:trPr>
          <w:trHeight w:val="903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964BE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964BE" w:rsidRDefault="002964BE" w:rsidP="002964BE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2964BE" w:rsidRDefault="002F054A" w:rsidP="002964BE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964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2964BE"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น.ส.สุทิศา  จั่นมุกดา</w:t>
            </w:r>
          </w:p>
          <w:p w:rsidR="002964BE" w:rsidRDefault="002964BE" w:rsidP="002964BE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น.ส.จุฑาพร  เทพพัตรา</w:t>
            </w:r>
          </w:p>
          <w:p w:rsidR="002964BE" w:rsidRDefault="002964BE" w:rsidP="002964BE">
            <w:pPr>
              <w:ind w:firstLine="1760"/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2964BE" w:rsidRDefault="002964BE" w:rsidP="002964BE">
            <w:pPr>
              <w:ind w:firstLine="1760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2964BE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02-610-5339</w:t>
            </w:r>
          </w:p>
          <w:p w:rsidR="002964BE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2964BE" w:rsidRPr="003B7C5A" w:rsidRDefault="002964BE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2964B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2964BE" w:rsidRPr="00892E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E3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964BE" w:rsidRPr="0044674D" w:rsidRDefault="006C7B37" w:rsidP="002964BE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2964BE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2964BE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2964BE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2964BE" w:rsidRPr="0044674D" w:rsidRDefault="002964BE" w:rsidP="002964BE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964BE" w:rsidRPr="0044674D" w:rsidRDefault="002964BE" w:rsidP="002964BE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2964BE" w:rsidRDefault="002964BE" w:rsidP="00783E8B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 w:rsidR="00783E8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FB79EE">
        <w:trPr>
          <w:gridAfter w:val="1"/>
          <w:wAfter w:w="6" w:type="dxa"/>
          <w:trHeight w:val="1438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32"/>
              <w:gridCol w:w="7429"/>
            </w:tblGrid>
            <w:tr w:rsidR="00A155E3" w:rsidRPr="003B7C5A" w:rsidTr="00FB79EE">
              <w:trPr>
                <w:trHeight w:val="454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CF25CB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2964BE" w:rsidRPr="00CF25CB" w:rsidRDefault="002964BE" w:rsidP="008557E6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2964BE" w:rsidRPr="002F18D2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A63CCF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2964BE" w:rsidRPr="007D1818" w:rsidRDefault="002964BE" w:rsidP="008557E6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="00B902F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2964BE" w:rsidRDefault="002964BE" w:rsidP="008557E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22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 w:rsidR="00B902FC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964B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22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2964BE" w:rsidRPr="007D1818" w:rsidRDefault="002964BE" w:rsidP="008557E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2964BE" w:rsidRPr="003B7C5A" w:rsidTr="00FB79EE">
              <w:trPr>
                <w:trHeight w:val="283"/>
                <w:jc w:val="center"/>
              </w:trPr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64BE" w:rsidRPr="00F108FD" w:rsidRDefault="002964BE" w:rsidP="002964B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Pr="00A22D60" w:rsidRDefault="002964BE" w:rsidP="008557E6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="00783E8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2964BE" w:rsidRPr="00E14841" w:rsidRDefault="002964BE" w:rsidP="008557E6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83E8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="00783E8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 w:rsidR="00783E8B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1"/>
              <w:gridCol w:w="993"/>
              <w:gridCol w:w="1417"/>
              <w:gridCol w:w="1189"/>
              <w:gridCol w:w="1433"/>
            </w:tblGrid>
            <w:tr w:rsidR="002F054A" w:rsidRPr="003B7C5A" w:rsidTr="00FB79EE">
              <w:trPr>
                <w:trHeight w:val="902"/>
                <w:jc w:val="center"/>
              </w:trPr>
              <w:tc>
                <w:tcPr>
                  <w:tcW w:w="422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8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964BE" w:rsidRPr="003B7C5A" w:rsidTr="00FB79EE">
              <w:trPr>
                <w:trHeight w:val="856"/>
                <w:jc w:val="center"/>
              </w:trPr>
              <w:tc>
                <w:tcPr>
                  <w:tcW w:w="4221" w:type="dxa"/>
                </w:tcPr>
                <w:p w:rsidR="002964BE" w:rsidRPr="00E14841" w:rsidRDefault="002964BE" w:rsidP="002964B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993" w:type="dxa"/>
                </w:tcPr>
                <w:p w:rsidR="002964BE" w:rsidRPr="00FB79EE" w:rsidRDefault="002964BE" w:rsidP="002964B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B79E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2964BE" w:rsidRPr="00FB79EE" w:rsidRDefault="002964BE" w:rsidP="002964B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B79EE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2964BE" w:rsidRPr="00FB79EE" w:rsidRDefault="002964BE" w:rsidP="002964B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DD3846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DD3846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64BE" w:rsidRDefault="00DD3846" w:rsidP="002964B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E4A48" w:rsidRP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5E4A48"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สำนักส่งเสริมและพัฒนาสมรรถนะบุคลากรได้</w:t>
            </w:r>
            <w:r w:rsidRPr="005E4A48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</w:p>
          <w:p w:rsid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60AA2">
              <w:rPr>
                <w:rFonts w:ascii="TH SarabunPSK" w:hAnsi="TH SarabunPSK" w:cs="TH SarabunPSK"/>
                <w:sz w:val="30"/>
                <w:szCs w:val="30"/>
                <w:cs/>
              </w:rPr>
              <w:t>ข้อมูล รวบรวม จัดส่ง และเผยแพร่ข้อมูลข่าวสารราชการของสำนัก</w:t>
            </w:r>
          </w:p>
          <w:p w:rsidR="005E4A48" w:rsidRDefault="005E4A48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ได้จัดส่งรายละเอียดข้อมูลโครงการที่สำนักรับผิดชอบ</w:t>
            </w:r>
            <w:r w:rsidR="00B902F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รวมทั้งแผ่นพับ เรื่อง การส่งเสริมการจัดการศึกษาโดยสถาบันอุดมศึกษาที่มีศักยภาพสูงจากต่างประเทศ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ให้ฝ่ายประชาสัมพันธ์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  <w:p w:rsidR="00B902FC" w:rsidRDefault="00B902FC" w:rsidP="005E4A4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3. สำนักฯ ได้ส่งผลการดำเนินงานของโครงการที่สำนักฯ รับผิดชอบ ในไตรมาส 2 ให้ฝ่า</w:t>
            </w:r>
            <w:r w:rsidR="00300730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</w:t>
            </w:r>
          </w:p>
          <w:p w:rsidR="000A5220" w:rsidRPr="00487609" w:rsidRDefault="00B902FC" w:rsidP="00735A8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8557E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8557E6" w:rsidP="008557E6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8557E6" w:rsidP="008557E6">
            <w:pPr>
              <w:tabs>
                <w:tab w:val="left" w:pos="134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B79E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03A" w:rsidRDefault="0098203A">
      <w:r>
        <w:separator/>
      </w:r>
    </w:p>
  </w:endnote>
  <w:endnote w:type="continuationSeparator" w:id="0">
    <w:p w:rsidR="0098203A" w:rsidRDefault="0098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03A" w:rsidRDefault="0098203A">
      <w:r>
        <w:separator/>
      </w:r>
    </w:p>
  </w:footnote>
  <w:footnote w:type="continuationSeparator" w:id="0">
    <w:p w:rsidR="0098203A" w:rsidRDefault="00982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B79E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B79E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64BE"/>
    <w:rsid w:val="002D07A9"/>
    <w:rsid w:val="002D0F9B"/>
    <w:rsid w:val="002D2958"/>
    <w:rsid w:val="002D67F4"/>
    <w:rsid w:val="002D7774"/>
    <w:rsid w:val="002F054A"/>
    <w:rsid w:val="002F0A94"/>
    <w:rsid w:val="00300730"/>
    <w:rsid w:val="00335345"/>
    <w:rsid w:val="00335C4D"/>
    <w:rsid w:val="003430B3"/>
    <w:rsid w:val="00344219"/>
    <w:rsid w:val="0034641C"/>
    <w:rsid w:val="003500D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3A6B"/>
    <w:rsid w:val="0047528C"/>
    <w:rsid w:val="00487609"/>
    <w:rsid w:val="00490606"/>
    <w:rsid w:val="004A7880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4A48"/>
    <w:rsid w:val="005F05DA"/>
    <w:rsid w:val="0060158F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35A82"/>
    <w:rsid w:val="007415B9"/>
    <w:rsid w:val="00757110"/>
    <w:rsid w:val="007605D4"/>
    <w:rsid w:val="00764DED"/>
    <w:rsid w:val="007706C4"/>
    <w:rsid w:val="00783E8B"/>
    <w:rsid w:val="007A21D4"/>
    <w:rsid w:val="007A5E7D"/>
    <w:rsid w:val="007E3E1C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57E6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8A8"/>
    <w:rsid w:val="008F792A"/>
    <w:rsid w:val="00900054"/>
    <w:rsid w:val="00910253"/>
    <w:rsid w:val="009332B8"/>
    <w:rsid w:val="009373FD"/>
    <w:rsid w:val="00950334"/>
    <w:rsid w:val="00962371"/>
    <w:rsid w:val="00962B83"/>
    <w:rsid w:val="0098203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4DD1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902FC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3846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374DF"/>
    <w:rsid w:val="00F52E7F"/>
    <w:rsid w:val="00F73062"/>
    <w:rsid w:val="00F7458E"/>
    <w:rsid w:val="00F77139"/>
    <w:rsid w:val="00F777A5"/>
    <w:rsid w:val="00F800B7"/>
    <w:rsid w:val="00FB168E"/>
    <w:rsid w:val="00FB2183"/>
    <w:rsid w:val="00FB79EE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53FB5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658D2-A246-4835-954C-74A65E6F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4</cp:revision>
  <cp:lastPrinted>2019-04-22T08:28:00Z</cp:lastPrinted>
  <dcterms:created xsi:type="dcterms:W3CDTF">2019-05-15T09:10:00Z</dcterms:created>
  <dcterms:modified xsi:type="dcterms:W3CDTF">2019-06-11T09:26:00Z</dcterms:modified>
</cp:coreProperties>
</file>